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BC496" w14:textId="0CB91877" w:rsidR="00DB3D77" w:rsidRPr="00AC42B0" w:rsidRDefault="00041482" w:rsidP="00DB3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PRED</w:t>
      </w:r>
      <w:r w:rsidR="00DB3D77">
        <w:rPr>
          <w:b/>
          <w:sz w:val="26"/>
          <w:szCs w:val="26"/>
        </w:rPr>
        <w:t>R</w:t>
      </w:r>
      <w:r w:rsidRPr="00AC42B0">
        <w:rPr>
          <w:b/>
          <w:sz w:val="26"/>
          <w:szCs w:val="26"/>
        </w:rPr>
        <w:t xml:space="preserve">AČUN </w:t>
      </w:r>
      <w:r w:rsidR="00170702">
        <w:rPr>
          <w:b/>
          <w:sz w:val="26"/>
          <w:szCs w:val="26"/>
        </w:rPr>
        <w:t>št. ………………</w:t>
      </w:r>
    </w:p>
    <w:p w14:paraId="5C9A7CC8" w14:textId="77777777" w:rsidR="00041482" w:rsidRDefault="00041482" w:rsidP="00041482">
      <w:pPr>
        <w:spacing w:line="240" w:lineRule="auto"/>
      </w:pPr>
    </w:p>
    <w:p w14:paraId="085AEBA8" w14:textId="7ECC707C" w:rsidR="000356A9" w:rsidRDefault="00041482" w:rsidP="00B24E7B">
      <w:pPr>
        <w:spacing w:line="240" w:lineRule="auto"/>
      </w:pPr>
      <w:r w:rsidRPr="00AC42B0">
        <w:t xml:space="preserve">Upoštevaje vse pogoje in zahteve naročnika iz razpisne dokumentacije za javno </w:t>
      </w:r>
      <w:r w:rsidR="00EA0B0F" w:rsidRPr="00EA0B0F">
        <w:t>STORITVE STROKOVNE PODPORE PRI IZVEDBI POSLOVNIH ANALIZ TER PROCESOV PRI RAZVOJU IN NADGRADNJI IS E-MA2 TER IZVEDBA UPORABNIŠKIH USPOSABLJANJ IS E-MA2</w:t>
      </w:r>
      <w:r w:rsidR="00EA0B0F">
        <w:t xml:space="preserve"> </w:t>
      </w:r>
      <w:r w:rsidRPr="00AC42B0">
        <w:t>dajemo ponudbo</w:t>
      </w:r>
      <w:r w:rsidR="000356A9" w:rsidRPr="000356A9">
        <w:t>, za izvedbo vseh pogodbenih obveznosti:</w:t>
      </w:r>
    </w:p>
    <w:p w14:paraId="68C7C000" w14:textId="77777777" w:rsidR="000356A9" w:rsidRPr="000356A9" w:rsidRDefault="000356A9" w:rsidP="000356A9">
      <w:pPr>
        <w:spacing w:line="240" w:lineRule="auto"/>
      </w:pPr>
      <w:r w:rsidRPr="000356A9">
        <w:rPr>
          <w:i/>
        </w:rPr>
        <w:t>Vsi številski podatki na tem obrazcu morajo biti zaokroženi na največ dve decimalni mesti. Vsi preračuni se morajo opraviti s števili, ki so zaokrožena na največ dve decimalni mesti! Ponudnik mora vpisati vse zahtevane podatke./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3706"/>
        <w:gridCol w:w="916"/>
        <w:gridCol w:w="1485"/>
        <w:gridCol w:w="1547"/>
      </w:tblGrid>
      <w:tr w:rsidR="00EA0B0F" w:rsidRPr="000356A9" w14:paraId="1283CDD7" w14:textId="1EA616D1" w:rsidTr="00EA0B0F">
        <w:trPr>
          <w:trHeight w:val="1414"/>
          <w:jc w:val="center"/>
        </w:trPr>
        <w:tc>
          <w:tcPr>
            <w:tcW w:w="834" w:type="dxa"/>
            <w:vAlign w:val="center"/>
          </w:tcPr>
          <w:p w14:paraId="521DA155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proofErr w:type="spellStart"/>
            <w:r w:rsidRPr="000356A9">
              <w:rPr>
                <w:b/>
              </w:rPr>
              <w:t>Zap</w:t>
            </w:r>
            <w:proofErr w:type="spellEnd"/>
            <w:r w:rsidRPr="000356A9">
              <w:rPr>
                <w:b/>
              </w:rPr>
              <w:t>. št.</w:t>
            </w:r>
          </w:p>
        </w:tc>
        <w:tc>
          <w:tcPr>
            <w:tcW w:w="3706" w:type="dxa"/>
            <w:shd w:val="clear" w:color="auto" w:fill="auto"/>
            <w:vAlign w:val="center"/>
          </w:tcPr>
          <w:p w14:paraId="55C311D8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Aktivnosti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7906EC0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Stopnja DDV</w:t>
            </w:r>
          </w:p>
          <w:p w14:paraId="3AF58914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(v %)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98891F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Cena skupaj</w:t>
            </w:r>
          </w:p>
          <w:p w14:paraId="0ED167B2" w14:textId="493F13F4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 xml:space="preserve">(v EUR </w:t>
            </w:r>
            <w:r>
              <w:rPr>
                <w:b/>
              </w:rPr>
              <w:t>brez</w:t>
            </w:r>
            <w:r w:rsidRPr="000356A9">
              <w:rPr>
                <w:b/>
              </w:rPr>
              <w:t xml:space="preserve"> DDV)</w:t>
            </w:r>
          </w:p>
        </w:tc>
        <w:tc>
          <w:tcPr>
            <w:tcW w:w="1547" w:type="dxa"/>
            <w:vAlign w:val="center"/>
          </w:tcPr>
          <w:p w14:paraId="20024387" w14:textId="77777777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Cena skupaj</w:t>
            </w:r>
          </w:p>
          <w:p w14:paraId="7F622186" w14:textId="11E551CF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t>(v EUR z DDV)</w:t>
            </w:r>
          </w:p>
        </w:tc>
      </w:tr>
      <w:tr w:rsidR="00EA0B0F" w:rsidRPr="000356A9" w14:paraId="2F66DDF7" w14:textId="1FAAA7FC" w:rsidTr="00EA0B0F">
        <w:trPr>
          <w:jc w:val="center"/>
        </w:trPr>
        <w:tc>
          <w:tcPr>
            <w:tcW w:w="834" w:type="dxa"/>
          </w:tcPr>
          <w:p w14:paraId="657C7118" w14:textId="77777777" w:rsidR="00EA0B0F" w:rsidRPr="000356A9" w:rsidRDefault="00EA0B0F" w:rsidP="00EA0B0F">
            <w:pPr>
              <w:spacing w:line="240" w:lineRule="auto"/>
              <w:rPr>
                <w:b/>
                <w:i/>
              </w:rPr>
            </w:pPr>
            <w:r w:rsidRPr="000356A9">
              <w:rPr>
                <w:b/>
                <w:i/>
              </w:rPr>
              <w:t>a</w:t>
            </w:r>
          </w:p>
        </w:tc>
        <w:tc>
          <w:tcPr>
            <w:tcW w:w="3706" w:type="dxa"/>
            <w:shd w:val="clear" w:color="auto" w:fill="auto"/>
          </w:tcPr>
          <w:p w14:paraId="720B8433" w14:textId="77777777" w:rsidR="00EA0B0F" w:rsidRPr="000356A9" w:rsidRDefault="00EA0B0F" w:rsidP="00EA0B0F">
            <w:pPr>
              <w:spacing w:line="240" w:lineRule="auto"/>
              <w:rPr>
                <w:b/>
                <w:i/>
              </w:rPr>
            </w:pPr>
            <w:r w:rsidRPr="000356A9">
              <w:rPr>
                <w:b/>
                <w:i/>
              </w:rPr>
              <w:t>b</w:t>
            </w:r>
          </w:p>
        </w:tc>
        <w:tc>
          <w:tcPr>
            <w:tcW w:w="916" w:type="dxa"/>
            <w:shd w:val="clear" w:color="auto" w:fill="auto"/>
          </w:tcPr>
          <w:p w14:paraId="3EDB9A9A" w14:textId="77777777" w:rsidR="00EA0B0F" w:rsidRPr="000356A9" w:rsidRDefault="00EA0B0F" w:rsidP="00EA0B0F">
            <w:pPr>
              <w:spacing w:line="240" w:lineRule="auto"/>
              <w:rPr>
                <w:b/>
                <w:i/>
              </w:rPr>
            </w:pPr>
            <w:r w:rsidRPr="000356A9">
              <w:rPr>
                <w:b/>
                <w:i/>
              </w:rPr>
              <w:t>c</w:t>
            </w:r>
          </w:p>
        </w:tc>
        <w:tc>
          <w:tcPr>
            <w:tcW w:w="1485" w:type="dxa"/>
            <w:shd w:val="clear" w:color="auto" w:fill="auto"/>
          </w:tcPr>
          <w:p w14:paraId="09C6EC60" w14:textId="77777777" w:rsidR="00EA0B0F" w:rsidRPr="000356A9" w:rsidRDefault="00EA0B0F" w:rsidP="00EA0B0F">
            <w:pPr>
              <w:spacing w:line="240" w:lineRule="auto"/>
              <w:rPr>
                <w:b/>
                <w:i/>
              </w:rPr>
            </w:pPr>
            <w:r w:rsidRPr="000356A9">
              <w:rPr>
                <w:b/>
                <w:i/>
              </w:rPr>
              <w:t>d</w:t>
            </w:r>
          </w:p>
        </w:tc>
        <w:tc>
          <w:tcPr>
            <w:tcW w:w="1547" w:type="dxa"/>
          </w:tcPr>
          <w:p w14:paraId="7673E753" w14:textId="25803BC8" w:rsidR="00EA0B0F" w:rsidRPr="000356A9" w:rsidRDefault="00EA0B0F" w:rsidP="00EA0B0F">
            <w:pPr>
              <w:spacing w:line="240" w:lineRule="auto"/>
              <w:rPr>
                <w:b/>
                <w:i/>
              </w:rPr>
            </w:pPr>
            <w:r w:rsidRPr="000356A9">
              <w:rPr>
                <w:b/>
                <w:i/>
              </w:rPr>
              <w:t>d</w:t>
            </w:r>
          </w:p>
        </w:tc>
      </w:tr>
      <w:tr w:rsidR="00EA0B0F" w:rsidRPr="000356A9" w14:paraId="6B202CB1" w14:textId="6D7D500A" w:rsidTr="00EA0B0F">
        <w:trPr>
          <w:jc w:val="center"/>
        </w:trPr>
        <w:tc>
          <w:tcPr>
            <w:tcW w:w="834" w:type="dxa"/>
          </w:tcPr>
          <w:p w14:paraId="185E2453" w14:textId="77777777" w:rsidR="00EA0B0F" w:rsidRPr="000356A9" w:rsidRDefault="00EA0B0F" w:rsidP="00EA0B0F">
            <w:pPr>
              <w:numPr>
                <w:ilvl w:val="0"/>
                <w:numId w:val="34"/>
              </w:numPr>
              <w:spacing w:line="240" w:lineRule="auto"/>
            </w:pPr>
          </w:p>
        </w:tc>
        <w:tc>
          <w:tcPr>
            <w:tcW w:w="3706" w:type="dxa"/>
            <w:shd w:val="clear" w:color="auto" w:fill="auto"/>
          </w:tcPr>
          <w:p w14:paraId="6EA44497" w14:textId="2FF2D713" w:rsidR="00EA0B0F" w:rsidRPr="000356A9" w:rsidRDefault="00EA0B0F" w:rsidP="00EA0B0F">
            <w:pPr>
              <w:spacing w:line="240" w:lineRule="auto"/>
            </w:pPr>
            <w:r>
              <w:t>Storitev strokovne podpore</w:t>
            </w:r>
            <w:r w:rsidRPr="000356A9">
              <w:t xml:space="preserve"> pri izvedbi poslovnih analiz ter procesov pri razvoju in nadgradnji IS e-MA2</w:t>
            </w:r>
          </w:p>
        </w:tc>
        <w:tc>
          <w:tcPr>
            <w:tcW w:w="916" w:type="dxa"/>
            <w:shd w:val="clear" w:color="auto" w:fill="auto"/>
          </w:tcPr>
          <w:p w14:paraId="2EE836CA" w14:textId="77777777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  <w:tc>
          <w:tcPr>
            <w:tcW w:w="1485" w:type="dxa"/>
            <w:shd w:val="clear" w:color="auto" w:fill="auto"/>
          </w:tcPr>
          <w:p w14:paraId="1D8AA672" w14:textId="77777777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  <w:tc>
          <w:tcPr>
            <w:tcW w:w="1547" w:type="dxa"/>
          </w:tcPr>
          <w:p w14:paraId="22252A9B" w14:textId="4382295E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</w:tr>
      <w:tr w:rsidR="00EA0B0F" w:rsidRPr="000356A9" w14:paraId="5D62F40F" w14:textId="3EC7F8A2" w:rsidTr="00EA0B0F">
        <w:trPr>
          <w:jc w:val="center"/>
        </w:trPr>
        <w:tc>
          <w:tcPr>
            <w:tcW w:w="834" w:type="dxa"/>
          </w:tcPr>
          <w:p w14:paraId="4C5F74DE" w14:textId="77777777" w:rsidR="00EA0B0F" w:rsidRPr="000356A9" w:rsidRDefault="00EA0B0F" w:rsidP="00EA0B0F">
            <w:pPr>
              <w:numPr>
                <w:ilvl w:val="0"/>
                <w:numId w:val="34"/>
              </w:numPr>
              <w:spacing w:line="240" w:lineRule="auto"/>
            </w:pPr>
          </w:p>
        </w:tc>
        <w:tc>
          <w:tcPr>
            <w:tcW w:w="3706" w:type="dxa"/>
            <w:shd w:val="clear" w:color="auto" w:fill="auto"/>
          </w:tcPr>
          <w:p w14:paraId="05133827" w14:textId="7F4C0186" w:rsidR="00EA0B0F" w:rsidRPr="000356A9" w:rsidRDefault="00EA0B0F" w:rsidP="00EA0B0F">
            <w:pPr>
              <w:spacing w:line="240" w:lineRule="auto"/>
            </w:pPr>
            <w:r>
              <w:t>I</w:t>
            </w:r>
            <w:r w:rsidRPr="000356A9">
              <w:t>zvedb</w:t>
            </w:r>
            <w:r>
              <w:t>a</w:t>
            </w:r>
            <w:r w:rsidRPr="000356A9">
              <w:t xml:space="preserve"> uporabniških usposabljanj IS e-MA2</w:t>
            </w:r>
          </w:p>
        </w:tc>
        <w:tc>
          <w:tcPr>
            <w:tcW w:w="916" w:type="dxa"/>
            <w:shd w:val="clear" w:color="auto" w:fill="auto"/>
          </w:tcPr>
          <w:p w14:paraId="4D5DD8EE" w14:textId="77777777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  <w:tc>
          <w:tcPr>
            <w:tcW w:w="1485" w:type="dxa"/>
            <w:shd w:val="clear" w:color="auto" w:fill="auto"/>
          </w:tcPr>
          <w:p w14:paraId="2457F51C" w14:textId="77777777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  <w:tc>
          <w:tcPr>
            <w:tcW w:w="1547" w:type="dxa"/>
          </w:tcPr>
          <w:p w14:paraId="63DD8970" w14:textId="7379E073" w:rsidR="00EA0B0F" w:rsidRPr="000356A9" w:rsidRDefault="00EA0B0F" w:rsidP="00EA0B0F">
            <w:pPr>
              <w:spacing w:line="240" w:lineRule="auto"/>
            </w:pPr>
            <w:r w:rsidRPr="000356A9"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instrText xml:space="preserve"> FORMTEXT </w:instrText>
            </w:r>
            <w:r w:rsidRPr="000356A9">
              <w:fldChar w:fldCharType="separate"/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t> </w:t>
            </w:r>
            <w:r w:rsidRPr="000356A9">
              <w:fldChar w:fldCharType="end"/>
            </w:r>
          </w:p>
        </w:tc>
      </w:tr>
      <w:tr w:rsidR="00EA0B0F" w:rsidRPr="000356A9" w14:paraId="1E7B8124" w14:textId="44EE6E7F" w:rsidTr="00871F7C">
        <w:trPr>
          <w:jc w:val="center"/>
        </w:trPr>
        <w:tc>
          <w:tcPr>
            <w:tcW w:w="5456" w:type="dxa"/>
            <w:gridSpan w:val="3"/>
          </w:tcPr>
          <w:p w14:paraId="3839C8D4" w14:textId="77777777" w:rsidR="00EA0B0F" w:rsidRPr="000356A9" w:rsidRDefault="00EA0B0F" w:rsidP="00EA0B0F">
            <w:pPr>
              <w:spacing w:line="240" w:lineRule="auto"/>
            </w:pPr>
            <w:r w:rsidRPr="000356A9">
              <w:rPr>
                <w:b/>
              </w:rPr>
              <w:t>SKUPAJ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61D17716" w14:textId="5D4D1571" w:rsidR="00EA0B0F" w:rsidRPr="000356A9" w:rsidRDefault="00EA0B0F" w:rsidP="00EA0B0F">
            <w:pPr>
              <w:spacing w:line="240" w:lineRule="auto"/>
              <w:rPr>
                <w:b/>
              </w:rPr>
            </w:pPr>
            <w:r w:rsidRPr="000356A9">
              <w:rPr>
                <w:b/>
              </w:rPr>
              <w:fldChar w:fldCharType="begin">
                <w:ffData>
                  <w:name w:val="Besedilo7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0356A9">
              <w:rPr>
                <w:b/>
              </w:rPr>
              <w:instrText xml:space="preserve"> FORMTEXT </w:instrText>
            </w:r>
            <w:r w:rsidRPr="000356A9">
              <w:rPr>
                <w:b/>
              </w:rPr>
            </w:r>
            <w:r w:rsidRPr="000356A9">
              <w:rPr>
                <w:b/>
              </w:rPr>
              <w:fldChar w:fldCharType="separate"/>
            </w:r>
            <w:r w:rsidRPr="000356A9">
              <w:rPr>
                <w:b/>
              </w:rPr>
              <w:t> </w:t>
            </w:r>
            <w:r w:rsidRPr="000356A9">
              <w:rPr>
                <w:b/>
              </w:rPr>
              <w:t> </w:t>
            </w:r>
            <w:r w:rsidRPr="000356A9">
              <w:rPr>
                <w:b/>
              </w:rPr>
              <w:t> </w:t>
            </w:r>
            <w:r w:rsidRPr="000356A9">
              <w:rPr>
                <w:b/>
              </w:rPr>
              <w:t> </w:t>
            </w:r>
            <w:r w:rsidRPr="000356A9">
              <w:rPr>
                <w:b/>
              </w:rPr>
              <w:t> </w:t>
            </w:r>
            <w:r w:rsidRPr="000356A9">
              <w:fldChar w:fldCharType="end"/>
            </w:r>
          </w:p>
        </w:tc>
      </w:tr>
    </w:tbl>
    <w:p w14:paraId="1871ED84" w14:textId="77777777" w:rsidR="000356A9" w:rsidRPr="009D78DE" w:rsidRDefault="000356A9" w:rsidP="00B24E7B">
      <w:pPr>
        <w:spacing w:line="240" w:lineRule="auto"/>
      </w:pPr>
    </w:p>
    <w:p w14:paraId="2508471B" w14:textId="04BF071E" w:rsidR="00B24E7B" w:rsidRDefault="00B24E7B" w:rsidP="00B24E7B">
      <w:pPr>
        <w:spacing w:line="240" w:lineRule="auto"/>
      </w:pPr>
      <w:r w:rsidRPr="00EA0B0F">
        <w:t>Cena</w:t>
      </w:r>
      <w:r w:rsidR="00041482" w:rsidRPr="00EA0B0F">
        <w:t xml:space="preserve"> mora vključevati vse posredne in neposredne stroške</w:t>
      </w:r>
      <w:r w:rsidRPr="00EA0B0F">
        <w:t>, ki jih ima ponudnik z izvedbo predmeta javnega naročila, kot je opredeljen v dokumentaciji v zvezi z oddajo javnega naročila.</w:t>
      </w:r>
    </w:p>
    <w:p w14:paraId="2F8FB62B" w14:textId="7676EABD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</w:t>
      </w:r>
      <w:r w:rsidR="00DB3D77" w:rsidRPr="00AC6F96">
        <w:rPr>
          <w:rFonts w:asciiTheme="minorHAnsi" w:hAnsiTheme="minorHAnsi" w:cstheme="minorHAnsi"/>
        </w:rPr>
        <w:t>najmanj 10 mesecev od roka za oddajo ponudb</w:t>
      </w:r>
      <w:r w:rsidRPr="00AC42B0">
        <w:t xml:space="preserve">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sectPr w:rsidR="00041482" w:rsidSect="00DB3D77">
      <w:headerReference w:type="default" r:id="rId7"/>
      <w:headerReference w:type="first" r:id="rId8"/>
      <w:footerReference w:type="first" r:id="rId9"/>
      <w:pgSz w:w="11900" w:h="16840" w:code="9"/>
      <w:pgMar w:top="1843" w:right="1701" w:bottom="993" w:left="1701" w:header="28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E2CD5" w14:textId="77777777" w:rsidR="00891285" w:rsidRDefault="00891285">
      <w:r>
        <w:separator/>
      </w:r>
    </w:p>
  </w:endnote>
  <w:endnote w:type="continuationSeparator" w:id="0">
    <w:p w14:paraId="56D17661" w14:textId="77777777" w:rsidR="00891285" w:rsidRDefault="0089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9C081" w14:textId="3E0C9EEC" w:rsidR="00DB3D77" w:rsidRPr="00B24E7B" w:rsidRDefault="00B24E7B">
    <w:pPr>
      <w:pStyle w:val="Noga"/>
    </w:pPr>
    <w:r w:rsidRPr="00B24E7B">
      <w:t>V</w:t>
    </w:r>
    <w:r w:rsidR="00DB3D77" w:rsidRPr="00B24E7B">
      <w:t>si preračuni se morajo opraviti s števili, ki so zaokrožena na največ dve decimalni mesti. Ponudnik mora vpisati vse zahtevane podatke./: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0698D" w14:textId="77777777" w:rsidR="00891285" w:rsidRDefault="00891285">
      <w:bookmarkStart w:id="0" w:name="_Hlk149024485"/>
      <w:bookmarkEnd w:id="0"/>
      <w:r>
        <w:separator/>
      </w:r>
    </w:p>
  </w:footnote>
  <w:footnote w:type="continuationSeparator" w:id="0">
    <w:p w14:paraId="064FC9ED" w14:textId="77777777" w:rsidR="00891285" w:rsidRDefault="00891285">
      <w:r>
        <w:continuationSeparator/>
      </w:r>
    </w:p>
  </w:footnote>
  <w:footnote w:id="1">
    <w:p w14:paraId="6BF01FCC" w14:textId="77777777" w:rsidR="00041482" w:rsidRPr="00DB3D77" w:rsidRDefault="00041482" w:rsidP="00041482">
      <w:pPr>
        <w:pStyle w:val="Sprotnaopomba-besedilo"/>
        <w:spacing w:after="0"/>
        <w:rPr>
          <w:rFonts w:asciiTheme="minorHAnsi" w:hAnsiTheme="minorHAnsi" w:cstheme="minorHAnsi"/>
          <w:i/>
        </w:rPr>
      </w:pPr>
      <w:r w:rsidRPr="00DB3D77">
        <w:rPr>
          <w:rStyle w:val="Sprotnaopomba-sklic"/>
          <w:rFonts w:asciiTheme="minorHAnsi" w:hAnsiTheme="minorHAnsi" w:cstheme="minorHAnsi"/>
          <w:i/>
        </w:rPr>
        <w:footnoteRef/>
      </w:r>
      <w:r w:rsidRPr="00DB3D77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2FF3" w14:textId="4332B554" w:rsidR="00DB3D77" w:rsidRDefault="00A1166A">
    <w:pPr>
      <w:pStyle w:val="Glava"/>
    </w:pPr>
    <w:r w:rsidRPr="00A1166A">
      <w:rPr>
        <w:noProof/>
      </w:rPr>
      <w:drawing>
        <wp:inline distT="0" distB="0" distL="0" distR="0" wp14:anchorId="0B633B53" wp14:editId="4F18418E">
          <wp:extent cx="3419475" cy="1251420"/>
          <wp:effectExtent l="0" t="0" r="0" b="6350"/>
          <wp:docPr id="192686441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8644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6361" cy="1253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A41E5"/>
    <w:multiLevelType w:val="hybridMultilevel"/>
    <w:tmpl w:val="1E8C36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30"/>
  </w:num>
  <w:num w:numId="7" w16cid:durableId="1101683628">
    <w:abstractNumId w:val="18"/>
  </w:num>
  <w:num w:numId="8" w16cid:durableId="256983549">
    <w:abstractNumId w:val="33"/>
  </w:num>
  <w:num w:numId="9" w16cid:durableId="73821114">
    <w:abstractNumId w:val="7"/>
  </w:num>
  <w:num w:numId="10" w16cid:durableId="1169171056">
    <w:abstractNumId w:val="27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9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2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1"/>
  </w:num>
  <w:num w:numId="28" w16cid:durableId="538706424">
    <w:abstractNumId w:val="28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 w:numId="34" w16cid:durableId="656609754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56A9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51FC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0702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458F"/>
    <w:rsid w:val="002A7499"/>
    <w:rsid w:val="002B251E"/>
    <w:rsid w:val="002B4118"/>
    <w:rsid w:val="002B72A8"/>
    <w:rsid w:val="002C0B59"/>
    <w:rsid w:val="002C1D29"/>
    <w:rsid w:val="002D58A0"/>
    <w:rsid w:val="002E3898"/>
    <w:rsid w:val="002E4439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3ED"/>
    <w:rsid w:val="003A3841"/>
    <w:rsid w:val="003B1761"/>
    <w:rsid w:val="003B670D"/>
    <w:rsid w:val="003C0048"/>
    <w:rsid w:val="003C0957"/>
    <w:rsid w:val="003C4D53"/>
    <w:rsid w:val="003E108C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6609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2BF6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B70A3"/>
    <w:rsid w:val="005C4CF3"/>
    <w:rsid w:val="005C509A"/>
    <w:rsid w:val="005C662A"/>
    <w:rsid w:val="005C6BB4"/>
    <w:rsid w:val="005C70F1"/>
    <w:rsid w:val="005C7A63"/>
    <w:rsid w:val="005D0BDA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0F89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0312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57279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1285"/>
    <w:rsid w:val="00892CDC"/>
    <w:rsid w:val="00893E83"/>
    <w:rsid w:val="00895C8B"/>
    <w:rsid w:val="00895F7B"/>
    <w:rsid w:val="00896967"/>
    <w:rsid w:val="008A2949"/>
    <w:rsid w:val="008A4CA8"/>
    <w:rsid w:val="008A6949"/>
    <w:rsid w:val="008B10BF"/>
    <w:rsid w:val="008B3F84"/>
    <w:rsid w:val="008B6F34"/>
    <w:rsid w:val="008B77DF"/>
    <w:rsid w:val="008C2A22"/>
    <w:rsid w:val="008C2F9C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D6BFE"/>
    <w:rsid w:val="009D78DE"/>
    <w:rsid w:val="009F0DCD"/>
    <w:rsid w:val="009F3B16"/>
    <w:rsid w:val="009F525B"/>
    <w:rsid w:val="009F7B7F"/>
    <w:rsid w:val="00A052E7"/>
    <w:rsid w:val="00A1166A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5B83"/>
    <w:rsid w:val="00A639DC"/>
    <w:rsid w:val="00A63A9B"/>
    <w:rsid w:val="00A6495C"/>
    <w:rsid w:val="00A65859"/>
    <w:rsid w:val="00A65EE7"/>
    <w:rsid w:val="00A663A0"/>
    <w:rsid w:val="00A67411"/>
    <w:rsid w:val="00A70133"/>
    <w:rsid w:val="00A731CB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4E37"/>
    <w:rsid w:val="00B24E7B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06BC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453F"/>
    <w:rsid w:val="00D8542D"/>
    <w:rsid w:val="00D85B56"/>
    <w:rsid w:val="00D9583A"/>
    <w:rsid w:val="00DA3ED1"/>
    <w:rsid w:val="00DA3FE1"/>
    <w:rsid w:val="00DA70EE"/>
    <w:rsid w:val="00DB3D77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C0B"/>
    <w:rsid w:val="00E0357D"/>
    <w:rsid w:val="00E03D4F"/>
    <w:rsid w:val="00E17B39"/>
    <w:rsid w:val="00E22A8C"/>
    <w:rsid w:val="00E24EC2"/>
    <w:rsid w:val="00E2682F"/>
    <w:rsid w:val="00E376DB"/>
    <w:rsid w:val="00E40DE5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0B0F"/>
    <w:rsid w:val="00EA1E0D"/>
    <w:rsid w:val="00EA361F"/>
    <w:rsid w:val="00EA5D6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D68D4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1442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Lara Valjavec</cp:lastModifiedBy>
  <cp:revision>3</cp:revision>
  <cp:lastPrinted>2014-11-11T11:21:00Z</cp:lastPrinted>
  <dcterms:created xsi:type="dcterms:W3CDTF">2024-09-05T06:53:00Z</dcterms:created>
  <dcterms:modified xsi:type="dcterms:W3CDTF">2024-09-09T07:16:00Z</dcterms:modified>
</cp:coreProperties>
</file>